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7698" w:rsidRDefault="00D27698" w:rsidP="00D2769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LAKE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fl.1426)</w:t>
      </w:r>
    </w:p>
    <w:p w:rsidR="00D27698" w:rsidRDefault="00D27698" w:rsidP="00D2769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Exeter.</w:t>
      </w:r>
    </w:p>
    <w:p w:rsidR="00D27698" w:rsidRDefault="00D27698" w:rsidP="00D2769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27698" w:rsidRDefault="00D27698" w:rsidP="00D2769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27698" w:rsidRDefault="00D27698" w:rsidP="00D2769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Dec.1426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to his first tonsure in the Bishop’s Palace, Exeter, by the </w:t>
      </w:r>
    </w:p>
    <w:p w:rsidR="00D27698" w:rsidRDefault="00D27698" w:rsidP="00D2769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Bishop.</w:t>
      </w:r>
    </w:p>
    <w:p w:rsidR="00D27698" w:rsidRDefault="00D27698" w:rsidP="00D2769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(“Register of Edmund Lacy, Bishop of Exeter 1420-55” part 4 pp.105-6)</w:t>
      </w:r>
    </w:p>
    <w:p w:rsidR="00D27698" w:rsidRDefault="00D27698" w:rsidP="00D2769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27698" w:rsidRDefault="00D27698" w:rsidP="00D2769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27698" w:rsidRPr="00D74567" w:rsidRDefault="00D27698" w:rsidP="00D2769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April 2016</w:t>
      </w:r>
    </w:p>
    <w:p w:rsidR="006B2F86" w:rsidRPr="00D27698" w:rsidRDefault="00D27698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D2769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7698" w:rsidRDefault="00D27698" w:rsidP="00E71FC3">
      <w:pPr>
        <w:spacing w:after="0" w:line="240" w:lineRule="auto"/>
      </w:pPr>
      <w:r>
        <w:separator/>
      </w:r>
    </w:p>
  </w:endnote>
  <w:endnote w:type="continuationSeparator" w:id="0">
    <w:p w:rsidR="00D27698" w:rsidRDefault="00D2769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7698" w:rsidRDefault="00D27698" w:rsidP="00E71FC3">
      <w:pPr>
        <w:spacing w:after="0" w:line="240" w:lineRule="auto"/>
      </w:pPr>
      <w:r>
        <w:separator/>
      </w:r>
    </w:p>
  </w:footnote>
  <w:footnote w:type="continuationSeparator" w:id="0">
    <w:p w:rsidR="00D27698" w:rsidRDefault="00D2769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7698"/>
    <w:rsid w:val="00AB52E8"/>
    <w:rsid w:val="00B16D3F"/>
    <w:rsid w:val="00D27698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D009B9"/>
  <w15:chartTrackingRefBased/>
  <w15:docId w15:val="{17A7076E-409B-4F96-9005-43055F9854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36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2016-04-08T13:34:00Z</dcterms:created>
  <dcterms:modified xsi:type="dcterms:W3CDTF">2016-04-08T13:35:00Z</dcterms:modified>
</cp:coreProperties>
</file>